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68D" w:rsidRDefault="0058768D" w:rsidP="005876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TOFT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8768D" w:rsidRDefault="0058768D" w:rsidP="005876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Homersfield</w:t>
      </w:r>
      <w:proofErr w:type="spellEnd"/>
      <w:r>
        <w:rPr>
          <w:rFonts w:ascii="Times New Roman" w:hAnsi="Times New Roman" w:cs="Times New Roman"/>
        </w:rPr>
        <w:t>, Suffolk. Pedlar.</w:t>
      </w:r>
    </w:p>
    <w:p w:rsidR="0058768D" w:rsidRDefault="0058768D" w:rsidP="0058768D">
      <w:pPr>
        <w:rPr>
          <w:rFonts w:ascii="Times New Roman" w:hAnsi="Times New Roman" w:cs="Times New Roman"/>
        </w:rPr>
      </w:pPr>
    </w:p>
    <w:p w:rsidR="0058768D" w:rsidRDefault="0058768D" w:rsidP="0058768D">
      <w:pPr>
        <w:rPr>
          <w:rFonts w:ascii="Times New Roman" w:hAnsi="Times New Roman" w:cs="Times New Roman"/>
        </w:rPr>
      </w:pPr>
    </w:p>
    <w:p w:rsidR="0058768D" w:rsidRDefault="0058768D" w:rsidP="005876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Frankessh</w:t>
      </w:r>
      <w:proofErr w:type="spellEnd"/>
      <w:r>
        <w:rPr>
          <w:rFonts w:ascii="Times New Roman" w:hAnsi="Times New Roman" w:cs="Times New Roman"/>
        </w:rPr>
        <w:t>(q.v.) brought a plaint of debt against him and 13 others from</w:t>
      </w:r>
    </w:p>
    <w:p w:rsidR="0058768D" w:rsidRDefault="0058768D" w:rsidP="005876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Norfolk and Suffolk.</w:t>
      </w:r>
    </w:p>
    <w:p w:rsidR="0058768D" w:rsidRDefault="0058768D" w:rsidP="005876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B090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58768D" w:rsidRDefault="0058768D" w:rsidP="0058768D">
      <w:pPr>
        <w:rPr>
          <w:rFonts w:ascii="Times New Roman" w:hAnsi="Times New Roman" w:cs="Times New Roman"/>
        </w:rPr>
      </w:pPr>
    </w:p>
    <w:p w:rsidR="0058768D" w:rsidRDefault="0058768D" w:rsidP="0058768D">
      <w:pPr>
        <w:rPr>
          <w:rFonts w:ascii="Times New Roman" w:hAnsi="Times New Roman" w:cs="Times New Roman"/>
        </w:rPr>
      </w:pPr>
    </w:p>
    <w:p w:rsidR="0058768D" w:rsidRDefault="0058768D" w:rsidP="005876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November 2017</w:t>
      </w:r>
    </w:p>
    <w:p w:rsidR="006B2F86" w:rsidRPr="00E71FC3" w:rsidRDefault="0058768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768D" w:rsidRDefault="0058768D" w:rsidP="00E71FC3">
      <w:r>
        <w:separator/>
      </w:r>
    </w:p>
  </w:endnote>
  <w:endnote w:type="continuationSeparator" w:id="0">
    <w:p w:rsidR="0058768D" w:rsidRDefault="0058768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768D" w:rsidRDefault="0058768D" w:rsidP="00E71FC3">
      <w:r>
        <w:separator/>
      </w:r>
    </w:p>
  </w:footnote>
  <w:footnote w:type="continuationSeparator" w:id="0">
    <w:p w:rsidR="0058768D" w:rsidRDefault="0058768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68D"/>
    <w:rsid w:val="001A7C09"/>
    <w:rsid w:val="00577BD5"/>
    <w:rsid w:val="0058768D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66965E-5C66-4643-BE2B-3B9E1588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768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876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2017-11-06T21:55:00Z</dcterms:created>
  <dcterms:modified xsi:type="dcterms:W3CDTF">2017-11-06T21:56:00Z</dcterms:modified>
</cp:coreProperties>
</file>